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CA" w:rsidRPr="00115BBA" w:rsidRDefault="00294ACA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115BBA">
        <w:rPr>
          <w:rFonts w:ascii="Times New Roman" w:hAnsi="Times New Roman"/>
          <w:sz w:val="28"/>
          <w:szCs w:val="28"/>
        </w:rPr>
        <w:t>1</w:t>
      </w:r>
    </w:p>
    <w:p w:rsidR="00294ACA" w:rsidRPr="00115BBA" w:rsidRDefault="00294ACA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 xml:space="preserve">орода </w:t>
      </w:r>
      <w:r w:rsidRPr="00115BBA">
        <w:rPr>
          <w:rFonts w:ascii="Times New Roman" w:hAnsi="Times New Roman"/>
          <w:sz w:val="28"/>
          <w:szCs w:val="28"/>
        </w:rPr>
        <w:t>Пыть-Яха</w:t>
      </w:r>
    </w:p>
    <w:p w:rsidR="00294ACA" w:rsidRPr="00115BBA" w:rsidRDefault="00294ACA" w:rsidP="00617A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</w:t>
      </w:r>
      <w:r w:rsidRPr="00115BBA">
        <w:rPr>
          <w:rFonts w:ascii="Times New Roman" w:hAnsi="Times New Roman"/>
          <w:sz w:val="28"/>
          <w:szCs w:val="28"/>
        </w:rPr>
        <w:t xml:space="preserve">2020 № </w:t>
      </w:r>
      <w:r>
        <w:rPr>
          <w:rFonts w:ascii="Times New Roman" w:hAnsi="Times New Roman"/>
          <w:sz w:val="28"/>
          <w:szCs w:val="28"/>
        </w:rPr>
        <w:t>355</w:t>
      </w:r>
    </w:p>
    <w:p w:rsidR="00294ACA" w:rsidRPr="00115BBA" w:rsidRDefault="00294ACA" w:rsidP="00617A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94ACA" w:rsidRPr="00115BBA" w:rsidRDefault="00294ACA" w:rsidP="008770E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>«Приложение № 1</w:t>
      </w:r>
    </w:p>
    <w:p w:rsidR="00294ACA" w:rsidRPr="00115BBA" w:rsidRDefault="00294ACA" w:rsidP="008770E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294ACA" w:rsidRPr="00115BBA" w:rsidRDefault="00294ACA" w:rsidP="008770E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>от 19.12.2019 № 285</w:t>
      </w:r>
    </w:p>
    <w:p w:rsidR="00294ACA" w:rsidRPr="00115BBA" w:rsidRDefault="00294ACA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94ACA" w:rsidRPr="00115BBA" w:rsidRDefault="00294ACA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94ACA" w:rsidRPr="00115BBA" w:rsidRDefault="00294ACA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2020 год</w:t>
      </w:r>
    </w:p>
    <w:p w:rsidR="00294ACA" w:rsidRPr="00115BBA" w:rsidRDefault="00294ACA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94ACA" w:rsidRPr="00115BBA" w:rsidRDefault="00294ACA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92"/>
        <w:gridCol w:w="6080"/>
        <w:gridCol w:w="1773"/>
      </w:tblGrid>
      <w:tr w:rsidR="00294ACA" w:rsidRPr="00E52C6B" w:rsidTr="00E52C6B">
        <w:trPr>
          <w:cantSplit/>
          <w:trHeight w:val="797"/>
          <w:tblHeader/>
        </w:trPr>
        <w:tc>
          <w:tcPr>
            <w:tcW w:w="1346" w:type="pct"/>
            <w:vAlign w:val="center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Сумма на год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1 258 007,0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1 024 723,7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755 301,7</w:t>
            </w:r>
          </w:p>
        </w:tc>
      </w:tr>
      <w:tr w:rsidR="00294ACA" w:rsidRPr="00E52C6B" w:rsidTr="00E52C6B">
        <w:trPr>
          <w:trHeight w:val="158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294ACA" w:rsidRPr="00E52C6B" w:rsidTr="00E52C6B">
        <w:trPr>
          <w:trHeight w:val="681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7 785,6</w:t>
            </w:r>
          </w:p>
        </w:tc>
      </w:tr>
      <w:tr w:rsidR="00294ACA" w:rsidRPr="00E52C6B" w:rsidTr="00E52C6B">
        <w:trPr>
          <w:trHeight w:val="158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153 519,6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129 000,0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294ACA" w:rsidRPr="00E52C6B" w:rsidTr="00E52C6B">
        <w:trPr>
          <w:trHeight w:val="88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91 195,2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56 249,2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50 658,1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6 611,4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6,4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6,4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233 283,3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176 669,0</w:t>
            </w:r>
          </w:p>
        </w:tc>
      </w:tr>
      <w:tr w:rsidR="00294ACA" w:rsidRPr="00E52C6B" w:rsidTr="00E52C6B">
        <w:trPr>
          <w:trHeight w:val="112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176 100,0</w:t>
            </w:r>
          </w:p>
        </w:tc>
      </w:tr>
      <w:tr w:rsidR="00294ACA" w:rsidRPr="00E52C6B" w:rsidTr="00E52C6B">
        <w:trPr>
          <w:trHeight w:val="93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294ACA" w:rsidRPr="00E52C6B" w:rsidTr="00E52C6B">
        <w:trPr>
          <w:trHeight w:val="769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294ACA" w:rsidRPr="00E52C6B" w:rsidTr="00E52C6B">
        <w:trPr>
          <w:trHeight w:val="1133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294ACA" w:rsidRPr="00E52C6B" w:rsidTr="00E52C6B">
        <w:trPr>
          <w:trHeight w:val="123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294ACA" w:rsidRPr="00E52C6B" w:rsidTr="00E52C6B">
        <w:trPr>
          <w:trHeight w:val="34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294ACA" w:rsidRPr="00E52C6B" w:rsidTr="00E52C6B">
        <w:trPr>
          <w:trHeight w:val="183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1 355,3</w:t>
            </w:r>
          </w:p>
        </w:tc>
      </w:tr>
      <w:tr w:rsidR="00294ACA" w:rsidRPr="00E52C6B" w:rsidTr="00E52C6B">
        <w:trPr>
          <w:trHeight w:val="447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46 561,0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294ACA" w:rsidRPr="00E52C6B" w:rsidTr="00E52C6B">
        <w:trPr>
          <w:trHeight w:val="111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3 775,0</w:t>
            </w:r>
          </w:p>
        </w:tc>
      </w:tr>
      <w:tr w:rsidR="00294ACA" w:rsidRPr="00E52C6B" w:rsidTr="00E52C6B">
        <w:trPr>
          <w:trHeight w:val="49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1 778,5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294ACA" w:rsidRPr="00E52C6B" w:rsidTr="00E52C6B">
        <w:trPr>
          <w:trHeight w:val="1425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294ACA" w:rsidRPr="00E52C6B" w:rsidTr="00E52C6B">
        <w:trPr>
          <w:trHeight w:val="80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174,0</w:t>
            </w:r>
          </w:p>
        </w:tc>
      </w:tr>
      <w:tr w:rsidR="00294ACA" w:rsidRPr="00E52C6B" w:rsidTr="00E52C6B">
        <w:trPr>
          <w:trHeight w:val="158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294ACA" w:rsidRPr="00E52C6B" w:rsidTr="00E52C6B">
        <w:trPr>
          <w:trHeight w:val="1439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94ACA" w:rsidRPr="00E52C6B" w:rsidTr="00E52C6B">
        <w:trPr>
          <w:trHeight w:val="113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94ACA" w:rsidRPr="00E52C6B" w:rsidTr="00E52C6B">
        <w:trPr>
          <w:trHeight w:val="1391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94ACA" w:rsidRPr="00E52C6B" w:rsidTr="00E52C6B">
        <w:trPr>
          <w:trHeight w:val="987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294ACA" w:rsidRPr="00E52C6B" w:rsidTr="00E52C6B">
        <w:trPr>
          <w:trHeight w:val="158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294ACA" w:rsidRPr="00E52C6B" w:rsidTr="00E52C6B">
        <w:trPr>
          <w:trHeight w:val="120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8,5</w:t>
            </w:r>
          </w:p>
        </w:tc>
      </w:tr>
      <w:tr w:rsidR="00294ACA" w:rsidRPr="00E52C6B" w:rsidTr="00E52C6B">
        <w:trPr>
          <w:trHeight w:val="14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8,5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294ACA" w:rsidRPr="00E52C6B" w:rsidTr="00E52C6B">
        <w:trPr>
          <w:trHeight w:val="497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294ACA" w:rsidRPr="00E52C6B" w:rsidTr="00E52C6B">
        <w:trPr>
          <w:trHeight w:val="88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294ACA" w:rsidRPr="00E52C6B" w:rsidTr="00E52C6B">
        <w:trPr>
          <w:trHeight w:val="158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207,0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205,0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94ACA" w:rsidRPr="00E52C6B" w:rsidTr="00E52C6B">
        <w:trPr>
          <w:trHeight w:val="257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1 745,5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9,0</w:t>
            </w:r>
          </w:p>
        </w:tc>
      </w:tr>
      <w:tr w:rsidR="00294ACA" w:rsidRPr="00E52C6B" w:rsidTr="00E52C6B">
        <w:trPr>
          <w:trHeight w:val="291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294ACA" w:rsidRPr="00E52C6B" w:rsidTr="00E52C6B">
        <w:trPr>
          <w:trHeight w:val="197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294ACA" w:rsidRPr="00E52C6B" w:rsidTr="00E52C6B">
        <w:trPr>
          <w:trHeight w:val="31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294ACA" w:rsidRPr="00E52C6B" w:rsidTr="00E52C6B">
        <w:trPr>
          <w:trHeight w:val="27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3 150 893,4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3 191 720,7</w:t>
            </w:r>
          </w:p>
        </w:tc>
      </w:tr>
      <w:tr w:rsidR="00294ACA" w:rsidRPr="00E52C6B" w:rsidTr="00E52C6B">
        <w:trPr>
          <w:trHeight w:val="445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384 468,4</w:t>
            </w:r>
          </w:p>
        </w:tc>
      </w:tr>
      <w:tr w:rsidR="00294ACA" w:rsidRPr="00E52C6B" w:rsidTr="00E52C6B">
        <w:trPr>
          <w:trHeight w:val="36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294ACA" w:rsidRPr="00E52C6B" w:rsidTr="00E52C6B">
        <w:trPr>
          <w:trHeight w:val="132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1 183 344,3</w:t>
            </w:r>
          </w:p>
        </w:tc>
      </w:tr>
      <w:tr w:rsidR="00294ACA" w:rsidRPr="00E52C6B" w:rsidTr="00E52C6B">
        <w:trPr>
          <w:trHeight w:val="933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94ACA" w:rsidRPr="00E52C6B" w:rsidTr="00E52C6B">
        <w:trPr>
          <w:trHeight w:val="1430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  <w:noWrap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  <w:noWrap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  <w:noWrap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  <w:noWrap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  <w:noWrap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294ACA" w:rsidRPr="00E52C6B" w:rsidTr="00E52C6B">
        <w:trPr>
          <w:trHeight w:val="57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59 501,0</w:t>
            </w:r>
          </w:p>
        </w:tc>
      </w:tr>
      <w:tr w:rsidR="00294ACA" w:rsidRPr="00E52C6B" w:rsidTr="00E52C6B">
        <w:trPr>
          <w:trHeight w:val="69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93 065,7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10 762,3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8 573,3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1 571,1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1 571,1 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294ACA" w:rsidRPr="00E52C6B" w:rsidTr="00E52C6B">
        <w:trPr>
          <w:trHeight w:val="485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8 240,2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94ACA" w:rsidRPr="00E52C6B" w:rsidTr="00E52C6B">
        <w:trPr>
          <w:trHeight w:val="97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94ACA" w:rsidRPr="00E52C6B" w:rsidTr="00E52C6B">
        <w:trPr>
          <w:trHeight w:val="93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94ACA" w:rsidRPr="00E52C6B" w:rsidTr="00E52C6B">
        <w:trPr>
          <w:trHeight w:val="1056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294ACA" w:rsidRPr="00E52C6B" w:rsidTr="00E52C6B">
        <w:trPr>
          <w:trHeight w:val="3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294ACA" w:rsidRPr="00E52C6B" w:rsidTr="00E52C6B">
        <w:trPr>
          <w:trHeight w:val="91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294ACA" w:rsidRPr="00E52C6B" w:rsidTr="00E52C6B">
        <w:trPr>
          <w:trHeight w:val="528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294ACA" w:rsidRPr="00E52C6B" w:rsidTr="00E52C6B">
        <w:trPr>
          <w:trHeight w:val="792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294ACA" w:rsidRPr="00E52C6B" w:rsidTr="00E52C6B">
        <w:trPr>
          <w:trHeight w:val="264"/>
        </w:trPr>
        <w:tc>
          <w:tcPr>
            <w:tcW w:w="1346" w:type="pct"/>
          </w:tcPr>
          <w:p w:rsidR="00294ACA" w:rsidRPr="00E52C6B" w:rsidRDefault="00294ACA" w:rsidP="00E52C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</w:tcPr>
          <w:p w:rsidR="00294ACA" w:rsidRPr="00E52C6B" w:rsidRDefault="00294ACA" w:rsidP="00E52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</w:tcPr>
          <w:p w:rsidR="00294ACA" w:rsidRPr="00E52C6B" w:rsidRDefault="00294ACA" w:rsidP="00E52C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4 408 900,4</w:t>
            </w:r>
          </w:p>
        </w:tc>
      </w:tr>
    </w:tbl>
    <w:p w:rsidR="00294ACA" w:rsidRPr="007E200C" w:rsidRDefault="00294ACA">
      <w:pPr>
        <w:tabs>
          <w:tab w:val="left" w:pos="7655"/>
        </w:tabs>
        <w:spacing w:after="0" w:line="240" w:lineRule="auto"/>
        <w:rPr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margin-left:567.55pt;margin-top:-21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tOiUTiAAAACwEAAA8AAABkcnMvZG93bnJl&#10;di54bWxMj0FLw0AQhe+C/2EZwYu0m0RNNWZTpCAWEYpp7XmbjEkwO5tmt0n8905PenzMx5vvpcvJ&#10;tGLA3jWWFITzAARSYcuGKgW77cvsAYTzmkrdWkIFP+hgmV1epDop7UgfOOS+ElxCLtEKau+7REpX&#10;1Gi0m9sOiW9ftjfac+wrWfZ65HLTyigIYml0Q/yh1h2uaiy+85NRMBabYb99f5Wbm/3a0nF9XOWf&#10;b0pdX03PTyA8Tv4PhrM+q0PGTgd7otKJlnN4ex8yq2B2F/GqMxI+xjGIg4JFBDJL5f8N2S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m06JROIAAAALAQAADwAAAAAAAAAAAAAAAAAw&#10;BQAAZHJzL2Rvd25yZXYueG1sUEsFBgAAAAAEAAQA8wAAAD8GAAAAAA==&#10;" filled="f" stroked="f">
            <v:textbox>
              <w:txbxContent>
                <w:p w:rsidR="00294ACA" w:rsidRDefault="00294ACA" w:rsidP="00C5030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  <w:bookmarkStart w:id="0" w:name="_GoBack"/>
      <w:bookmarkEnd w:id="0"/>
    </w:p>
    <w:sectPr w:rsidR="00294ACA" w:rsidRPr="007E200C" w:rsidSect="00CA24B9">
      <w:headerReference w:type="default" r:id="rId6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ACA" w:rsidRDefault="00294ACA" w:rsidP="00243AFD">
      <w:pPr>
        <w:spacing w:after="0" w:line="240" w:lineRule="auto"/>
      </w:pPr>
      <w:r>
        <w:separator/>
      </w:r>
    </w:p>
  </w:endnote>
  <w:endnote w:type="continuationSeparator" w:id="0">
    <w:p w:rsidR="00294ACA" w:rsidRDefault="00294ACA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ACA" w:rsidRDefault="00294ACA" w:rsidP="00243AFD">
      <w:pPr>
        <w:spacing w:after="0" w:line="240" w:lineRule="auto"/>
      </w:pPr>
      <w:r>
        <w:separator/>
      </w:r>
    </w:p>
  </w:footnote>
  <w:footnote w:type="continuationSeparator" w:id="0">
    <w:p w:rsidR="00294ACA" w:rsidRDefault="00294ACA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ACA" w:rsidRDefault="00294ACA">
    <w:pPr>
      <w:pStyle w:val="Header"/>
      <w:jc w:val="right"/>
    </w:pPr>
    <w:fldSimple w:instr="PAGE   \* MERGEFORMAT">
      <w:r>
        <w:rPr>
          <w:noProof/>
        </w:rPr>
        <w:t>9</w:t>
      </w:r>
    </w:fldSimple>
  </w:p>
  <w:p w:rsidR="00294ACA" w:rsidRDefault="00294A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68B"/>
    <w:rsid w:val="00005FB5"/>
    <w:rsid w:val="00007D17"/>
    <w:rsid w:val="00017387"/>
    <w:rsid w:val="00027454"/>
    <w:rsid w:val="0005058E"/>
    <w:rsid w:val="00053D42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94ACA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25FE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B75CD"/>
    <w:rsid w:val="006F4218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D36EC"/>
    <w:rsid w:val="008F1F95"/>
    <w:rsid w:val="0090279A"/>
    <w:rsid w:val="00904F67"/>
    <w:rsid w:val="00921D76"/>
    <w:rsid w:val="0094172B"/>
    <w:rsid w:val="00945954"/>
    <w:rsid w:val="009530CE"/>
    <w:rsid w:val="00961BD6"/>
    <w:rsid w:val="009977EE"/>
    <w:rsid w:val="009B1F27"/>
    <w:rsid w:val="009C2D36"/>
    <w:rsid w:val="009D6452"/>
    <w:rsid w:val="009F1591"/>
    <w:rsid w:val="00A34DEC"/>
    <w:rsid w:val="00A478A7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0A7"/>
    <w:rsid w:val="00BC5861"/>
    <w:rsid w:val="00BD540C"/>
    <w:rsid w:val="00BE6BCA"/>
    <w:rsid w:val="00BF4E6F"/>
    <w:rsid w:val="00C27049"/>
    <w:rsid w:val="00C2780B"/>
    <w:rsid w:val="00C3268B"/>
    <w:rsid w:val="00C405D7"/>
    <w:rsid w:val="00C44589"/>
    <w:rsid w:val="00C5030A"/>
    <w:rsid w:val="00C51253"/>
    <w:rsid w:val="00C57AF9"/>
    <w:rsid w:val="00C75E0D"/>
    <w:rsid w:val="00C77577"/>
    <w:rsid w:val="00CA24B9"/>
    <w:rsid w:val="00CB1AFB"/>
    <w:rsid w:val="00CC3C61"/>
    <w:rsid w:val="00CD6A0F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212EB"/>
    <w:rsid w:val="00E52C6B"/>
    <w:rsid w:val="00E60CDF"/>
    <w:rsid w:val="00E72774"/>
    <w:rsid w:val="00E9037C"/>
    <w:rsid w:val="00ED698E"/>
    <w:rsid w:val="00EF78B2"/>
    <w:rsid w:val="00F33FA4"/>
    <w:rsid w:val="00F564FD"/>
    <w:rsid w:val="00F80857"/>
    <w:rsid w:val="00F81596"/>
    <w:rsid w:val="00F86A15"/>
    <w:rsid w:val="00FB1118"/>
    <w:rsid w:val="00FB4BE0"/>
    <w:rsid w:val="00FB6BE7"/>
    <w:rsid w:val="00FD055E"/>
    <w:rsid w:val="00FD1CE2"/>
    <w:rsid w:val="00FD787A"/>
    <w:rsid w:val="00FF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5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43AF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3AF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72B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7E20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11</Pages>
  <Words>4956</Words>
  <Characters>28251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32</cp:revision>
  <cp:lastPrinted>2020-10-23T05:28:00Z</cp:lastPrinted>
  <dcterms:created xsi:type="dcterms:W3CDTF">2020-07-29T08:42:00Z</dcterms:created>
  <dcterms:modified xsi:type="dcterms:W3CDTF">2020-11-12T12:35:00Z</dcterms:modified>
</cp:coreProperties>
</file>